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8232C" w14:textId="77777777" w:rsidR="00E923FF" w:rsidRDefault="00E923FF" w:rsidP="00E923F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SWANTON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fl.1404)</w:t>
      </w:r>
    </w:p>
    <w:p w14:paraId="265A2A79" w14:textId="77777777" w:rsidR="00E923FF" w:rsidRDefault="00E923FF" w:rsidP="00E923F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Glazier.</w:t>
      </w:r>
    </w:p>
    <w:p w14:paraId="6C1C357A" w14:textId="77777777" w:rsidR="00E923FF" w:rsidRDefault="00E923FF" w:rsidP="00E923F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13C7B24" w14:textId="77777777" w:rsidR="00E923FF" w:rsidRDefault="00E923FF" w:rsidP="00E923F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84CC442" w14:textId="77777777" w:rsidR="00E923FF" w:rsidRDefault="00E923FF" w:rsidP="00E923F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12 May1404</w:t>
      </w:r>
      <w:r>
        <w:rPr>
          <w:rFonts w:cs="Times New Roman"/>
          <w:color w:val="282B30"/>
          <w:szCs w:val="24"/>
          <w:shd w:val="clear" w:color="auto" w:fill="FFFFFF"/>
        </w:rPr>
        <w:tab/>
        <w:t>He was granted letters of protection prior to going to serve at sea under the</w:t>
      </w:r>
    </w:p>
    <w:p w14:paraId="1411E9F3" w14:textId="77777777" w:rsidR="00E923FF" w:rsidRDefault="00E923FF" w:rsidP="00E923F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command of Thomas Beaufort, Earl of Dorset(q.v.).  (C.P.R. 1401-5 p.311)</w:t>
      </w:r>
    </w:p>
    <w:p w14:paraId="0E48DE2E" w14:textId="77777777" w:rsidR="00E923FF" w:rsidRDefault="00E923FF" w:rsidP="00E923F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C804874" w14:textId="77777777" w:rsidR="00E923FF" w:rsidRDefault="00E923FF" w:rsidP="00E923F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0685765" w14:textId="77777777" w:rsidR="00E923FF" w:rsidRDefault="00E923FF" w:rsidP="00E923F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27 December 2022</w:t>
      </w:r>
    </w:p>
    <w:p w14:paraId="471ECF2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C95D1" w14:textId="77777777" w:rsidR="00E923FF" w:rsidRDefault="00E923FF" w:rsidP="009139A6">
      <w:r>
        <w:separator/>
      </w:r>
    </w:p>
  </w:endnote>
  <w:endnote w:type="continuationSeparator" w:id="0">
    <w:p w14:paraId="6075B842" w14:textId="77777777" w:rsidR="00E923FF" w:rsidRDefault="00E923F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3C95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CE23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EB19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ED6F4" w14:textId="77777777" w:rsidR="00E923FF" w:rsidRDefault="00E923FF" w:rsidP="009139A6">
      <w:r>
        <w:separator/>
      </w:r>
    </w:p>
  </w:footnote>
  <w:footnote w:type="continuationSeparator" w:id="0">
    <w:p w14:paraId="3EE37665" w14:textId="77777777" w:rsidR="00E923FF" w:rsidRDefault="00E923F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865C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19ED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E637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3F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923FF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2031A2"/>
  <w15:chartTrackingRefBased/>
  <w15:docId w15:val="{FF1A5A7C-E403-4677-AD4F-9983FB095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2023-02-11T08:21:00Z</dcterms:created>
  <dcterms:modified xsi:type="dcterms:W3CDTF">2023-02-11T08:21:00Z</dcterms:modified>
</cp:coreProperties>
</file>